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EF8" w:rsidRPr="00C80D71" w:rsidRDefault="00033EF8" w:rsidP="00520BD5">
      <w:pPr>
        <w:pStyle w:val="Heading4"/>
        <w:ind w:right="-48"/>
        <w:jc w:val="right"/>
        <w:rPr>
          <w:b w:val="0"/>
          <w:sz w:val="24"/>
        </w:rPr>
      </w:pPr>
      <w:r w:rsidRPr="00C80D71">
        <w:rPr>
          <w:b w:val="0"/>
          <w:sz w:val="24"/>
        </w:rPr>
        <w:t xml:space="preserve">Приложение </w:t>
      </w:r>
      <w:r>
        <w:rPr>
          <w:b w:val="0"/>
          <w:sz w:val="24"/>
        </w:rPr>
        <w:t>13</w:t>
      </w:r>
      <w:r w:rsidRPr="00C80D71">
        <w:rPr>
          <w:b w:val="0"/>
          <w:sz w:val="24"/>
        </w:rPr>
        <w:t xml:space="preserve"> </w:t>
      </w:r>
    </w:p>
    <w:p w:rsidR="00033EF8" w:rsidRPr="00C80D71" w:rsidRDefault="00033EF8" w:rsidP="00520BD5">
      <w:pPr>
        <w:jc w:val="right"/>
      </w:pPr>
      <w:r w:rsidRPr="00C80D71">
        <w:t>к решению Собрания депутатов</w:t>
      </w:r>
    </w:p>
    <w:p w:rsidR="00033EF8" w:rsidRDefault="00033EF8" w:rsidP="00520BD5">
      <w:pPr>
        <w:jc w:val="right"/>
      </w:pPr>
      <w:r w:rsidRPr="00C80D71">
        <w:t xml:space="preserve">«О бюджете </w:t>
      </w:r>
      <w:r>
        <w:t>Гашунского сельского поселения</w:t>
      </w:r>
    </w:p>
    <w:p w:rsidR="00033EF8" w:rsidRDefault="00033EF8" w:rsidP="00520BD5">
      <w:pPr>
        <w:jc w:val="right"/>
        <w:rPr>
          <w:sz w:val="28"/>
          <w:szCs w:val="28"/>
        </w:rPr>
      </w:pPr>
      <w:r w:rsidRPr="00C80D71">
        <w:t>Зимовниковского района на 201</w:t>
      </w:r>
      <w:r>
        <w:t>7</w:t>
      </w:r>
      <w:r w:rsidRPr="00C80D71">
        <w:t xml:space="preserve"> год</w:t>
      </w:r>
    </w:p>
    <w:p w:rsidR="00033EF8" w:rsidRPr="00F847A8" w:rsidRDefault="00033EF8" w:rsidP="00520BD5">
      <w:pPr>
        <w:jc w:val="right"/>
      </w:pPr>
      <w:r w:rsidRPr="00F847A8">
        <w:t>и на плановый период 2018 и 2019 годов»</w:t>
      </w:r>
    </w:p>
    <w:p w:rsidR="00033EF8" w:rsidRPr="00C80D71" w:rsidRDefault="00033EF8" w:rsidP="00520BD5">
      <w:pPr>
        <w:jc w:val="center"/>
      </w:pPr>
    </w:p>
    <w:p w:rsidR="00033EF8" w:rsidRPr="00C80D71" w:rsidRDefault="00033EF8" w:rsidP="00520BD5">
      <w:pPr>
        <w:jc w:val="center"/>
      </w:pPr>
      <w:r w:rsidRPr="00C80D71">
        <w:t>Распределение бюджетных ассигнований по целевым статьям</w:t>
      </w:r>
    </w:p>
    <w:p w:rsidR="00033EF8" w:rsidRPr="00C80D71" w:rsidRDefault="00033EF8" w:rsidP="00520BD5">
      <w:pPr>
        <w:jc w:val="center"/>
      </w:pPr>
      <w:r w:rsidRPr="00C80D71">
        <w:t xml:space="preserve">(муниципальным программам </w:t>
      </w:r>
      <w:r>
        <w:t>Гашунского сельского поселения</w:t>
      </w:r>
    </w:p>
    <w:p w:rsidR="00033EF8" w:rsidRPr="00C80D71" w:rsidRDefault="00033EF8" w:rsidP="00520BD5">
      <w:pPr>
        <w:jc w:val="center"/>
      </w:pPr>
      <w:r w:rsidRPr="00C80D71">
        <w:t>и непрограммным направлениям деятельности),</w:t>
      </w:r>
    </w:p>
    <w:p w:rsidR="00033EF8" w:rsidRDefault="00033EF8" w:rsidP="00520BD5">
      <w:pPr>
        <w:jc w:val="center"/>
      </w:pPr>
      <w:r w:rsidRPr="000E565C">
        <w:t xml:space="preserve">группам и подгруппам видов расходов, разделам, подразделам </w:t>
      </w:r>
    </w:p>
    <w:p w:rsidR="00033EF8" w:rsidRPr="00C80D71" w:rsidRDefault="00033EF8" w:rsidP="00520BD5">
      <w:pPr>
        <w:jc w:val="center"/>
      </w:pPr>
      <w:r w:rsidRPr="000E565C">
        <w:t>классификации расходов бюджетов</w:t>
      </w:r>
      <w:r>
        <w:rPr>
          <w:b/>
          <w:sz w:val="28"/>
          <w:szCs w:val="28"/>
        </w:rPr>
        <w:t xml:space="preserve"> </w:t>
      </w:r>
      <w:r w:rsidRPr="00C80D71">
        <w:t xml:space="preserve">на </w:t>
      </w:r>
      <w:r>
        <w:t xml:space="preserve">плановый период </w:t>
      </w:r>
      <w:r w:rsidRPr="00C80D71">
        <w:t>201</w:t>
      </w:r>
      <w:r>
        <w:t>8 и 2019 годов</w:t>
      </w:r>
    </w:p>
    <w:p w:rsidR="00033EF8" w:rsidRPr="00C80D71" w:rsidRDefault="00033EF8" w:rsidP="00520BD5">
      <w:pPr>
        <w:jc w:val="right"/>
      </w:pPr>
      <w:r w:rsidRPr="00C80D71">
        <w:t>(тыс. рублей)</w:t>
      </w:r>
    </w:p>
    <w:tbl>
      <w:tblPr>
        <w:tblW w:w="10690" w:type="dxa"/>
        <w:tblInd w:w="95" w:type="dxa"/>
        <w:tblLook w:val="00A0"/>
      </w:tblPr>
      <w:tblGrid>
        <w:gridCol w:w="4408"/>
        <w:gridCol w:w="1701"/>
        <w:gridCol w:w="708"/>
        <w:gridCol w:w="567"/>
        <w:gridCol w:w="567"/>
        <w:gridCol w:w="1390"/>
        <w:gridCol w:w="1349"/>
      </w:tblGrid>
      <w:tr w:rsidR="00033EF8" w:rsidRPr="003E351E" w:rsidTr="00F55FCC">
        <w:trPr>
          <w:trHeight w:val="363"/>
        </w:trPr>
        <w:tc>
          <w:tcPr>
            <w:tcW w:w="4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33EF8" w:rsidRPr="003E351E" w:rsidRDefault="00033EF8" w:rsidP="003E351E">
            <w:pPr>
              <w:jc w:val="center"/>
              <w:rPr>
                <w:b/>
                <w:bCs/>
                <w:color w:val="000000"/>
              </w:rPr>
            </w:pPr>
            <w:r w:rsidRPr="003E351E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033EF8" w:rsidRPr="003E351E" w:rsidRDefault="00033EF8" w:rsidP="003E351E">
            <w:pPr>
              <w:jc w:val="center"/>
              <w:rPr>
                <w:b/>
                <w:bCs/>
                <w:color w:val="000000"/>
              </w:rPr>
            </w:pPr>
            <w:r w:rsidRPr="003E351E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033EF8" w:rsidRPr="003E351E" w:rsidRDefault="00033EF8" w:rsidP="003E351E">
            <w:pPr>
              <w:jc w:val="center"/>
              <w:rPr>
                <w:b/>
                <w:bCs/>
                <w:color w:val="000000"/>
              </w:rPr>
            </w:pPr>
            <w:r w:rsidRPr="003E351E">
              <w:rPr>
                <w:b/>
                <w:bCs/>
                <w:color w:val="000000"/>
              </w:rPr>
              <w:t>ВР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033EF8" w:rsidRPr="003E351E" w:rsidRDefault="00033EF8" w:rsidP="003E351E">
            <w:pPr>
              <w:jc w:val="center"/>
              <w:rPr>
                <w:b/>
                <w:bCs/>
                <w:color w:val="000000"/>
              </w:rPr>
            </w:pPr>
            <w:r w:rsidRPr="003E351E">
              <w:rPr>
                <w:b/>
                <w:bCs/>
                <w:color w:val="000000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033EF8" w:rsidRPr="003E351E" w:rsidRDefault="00033EF8" w:rsidP="003E351E">
            <w:pPr>
              <w:jc w:val="center"/>
              <w:rPr>
                <w:b/>
                <w:bCs/>
                <w:color w:val="000000"/>
              </w:rPr>
            </w:pPr>
            <w:r w:rsidRPr="003E351E">
              <w:rPr>
                <w:b/>
                <w:bCs/>
                <w:color w:val="000000"/>
              </w:rPr>
              <w:t>ПР</w:t>
            </w:r>
          </w:p>
        </w:tc>
        <w:tc>
          <w:tcPr>
            <w:tcW w:w="2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3EF8" w:rsidRPr="002A7AFA" w:rsidRDefault="00033EF8" w:rsidP="003E351E">
            <w:pPr>
              <w:jc w:val="center"/>
              <w:rPr>
                <w:b/>
                <w:bCs/>
                <w:color w:val="000000"/>
              </w:rPr>
            </w:pPr>
            <w:r w:rsidRPr="002A7AFA">
              <w:rPr>
                <w:b/>
                <w:bCs/>
                <w:color w:val="000000"/>
              </w:rPr>
              <w:t>Плановый период</w:t>
            </w:r>
          </w:p>
        </w:tc>
      </w:tr>
      <w:tr w:rsidR="00033EF8" w:rsidRPr="003E351E" w:rsidTr="00F55FCC">
        <w:trPr>
          <w:trHeight w:val="290"/>
        </w:trPr>
        <w:tc>
          <w:tcPr>
            <w:tcW w:w="4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3EF8" w:rsidRPr="003E351E" w:rsidRDefault="00033EF8" w:rsidP="003E351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3EF8" w:rsidRPr="003E351E" w:rsidRDefault="00033EF8" w:rsidP="003E351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3EF8" w:rsidRPr="003E351E" w:rsidRDefault="00033EF8" w:rsidP="003E351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3EF8" w:rsidRPr="003E351E" w:rsidRDefault="00033EF8" w:rsidP="003E351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3EF8" w:rsidRPr="003E351E" w:rsidRDefault="00033EF8" w:rsidP="003E351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3EF8" w:rsidRPr="002A7AFA" w:rsidRDefault="00033EF8" w:rsidP="003E351E">
            <w:pPr>
              <w:jc w:val="center"/>
              <w:rPr>
                <w:b/>
                <w:bCs/>
                <w:color w:val="000000"/>
              </w:rPr>
            </w:pPr>
            <w:r w:rsidRPr="002A7AFA">
              <w:rPr>
                <w:b/>
                <w:bCs/>
                <w:color w:val="000000"/>
              </w:rPr>
              <w:t>2018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3EF8" w:rsidRPr="002A7AFA" w:rsidRDefault="00033EF8" w:rsidP="003E351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2019</w:t>
            </w:r>
          </w:p>
        </w:tc>
      </w:tr>
      <w:tr w:rsidR="00033EF8" w:rsidRPr="003E351E" w:rsidTr="00F55FCC">
        <w:trPr>
          <w:trHeight w:val="37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EF8" w:rsidRDefault="00033EF8">
            <w:bookmarkStart w:id="0" w:name="RANGE!A13:F68"/>
            <w:bookmarkEnd w:id="0"/>
            <w: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F55FCC">
            <w:pPr>
              <w:jc w:val="right"/>
            </w:pPr>
            <w:r>
              <w:t>5 324,7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pPr>
              <w:jc w:val="right"/>
            </w:pPr>
            <w:r>
              <w:t>5 339,6</w:t>
            </w:r>
          </w:p>
        </w:tc>
      </w:tr>
      <w:tr w:rsidR="00033EF8" w:rsidRPr="003E351E" w:rsidTr="00F55FCC">
        <w:trPr>
          <w:trHeight w:val="872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EF8" w:rsidRDefault="00033EF8">
            <w:r>
              <w:t>Муниципальная целевая программа "Обеспечение качественными жилищно-коммунальными услугами населения Гашунского сельского поселения в 2014-2020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2A7AFA">
            <w:pPr>
              <w:jc w:val="right"/>
            </w:pPr>
            <w:r>
              <w:t>115,6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F13DF6">
            <w:pPr>
              <w:jc w:val="right"/>
            </w:pPr>
            <w:r>
              <w:t>121,6</w:t>
            </w:r>
          </w:p>
        </w:tc>
      </w:tr>
      <w:tr w:rsidR="00033EF8" w:rsidRPr="003E351E" w:rsidTr="00F55FCC">
        <w:trPr>
          <w:trHeight w:val="842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EF8" w:rsidRDefault="00033EF8">
            <w:r>
              <w:t>Подпрограмма " Обеспечение комплексного подхода к решению вопросов благоустройства поселения"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1F5E74">
            <w:pPr>
              <w:jc w:val="right"/>
            </w:pPr>
            <w:r>
              <w:t>115,6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1F5E74">
            <w:pPr>
              <w:jc w:val="right"/>
            </w:pPr>
            <w:r>
              <w:t>121,6</w:t>
            </w:r>
          </w:p>
        </w:tc>
      </w:tr>
      <w:tr w:rsidR="00033EF8" w:rsidRPr="003E351E" w:rsidTr="00F55FCC">
        <w:trPr>
          <w:trHeight w:val="253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EF8" w:rsidRDefault="00033EF8">
            <w:r>
              <w:t>Мероприятия по благоустройству территории в рамках подпрограммы "Обеспечение комплексного подхода к решению вопросов благоустройства поселения" муниципальной программы "Обеспечение качественными жилищно- коммунальными услугами населения Гашунского сельского поселения в 2014-2020 годы"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01 1 00 26020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03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1F5E74">
            <w:pPr>
              <w:jc w:val="right"/>
            </w:pPr>
            <w:r>
              <w:t>115,6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1F5E74">
            <w:pPr>
              <w:jc w:val="right"/>
            </w:pPr>
            <w:r>
              <w:t>121,6</w:t>
            </w:r>
          </w:p>
        </w:tc>
      </w:tr>
      <w:tr w:rsidR="00033EF8" w:rsidRPr="003E351E" w:rsidTr="00F55FCC">
        <w:trPr>
          <w:trHeight w:val="842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EF8" w:rsidRDefault="00033EF8">
            <w:r>
              <w:t>Муниципальная целевая программа Гашунского сельского поселения "Развитие культуры"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4B70D7">
            <w:r w:rsidRPr="003E351E">
              <w:t>0</w:t>
            </w:r>
            <w:r>
              <w:t>3</w:t>
            </w:r>
            <w:r w:rsidRPr="003E351E">
              <w:t xml:space="preserve">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F55FCC">
            <w:pPr>
              <w:jc w:val="right"/>
            </w:pPr>
            <w:r>
              <w:t>1 256,1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pPr>
              <w:jc w:val="right"/>
            </w:pPr>
            <w:r>
              <w:t>1 256,1</w:t>
            </w:r>
          </w:p>
        </w:tc>
      </w:tr>
      <w:tr w:rsidR="00033EF8" w:rsidRPr="003E351E" w:rsidTr="00F55FCC">
        <w:trPr>
          <w:trHeight w:val="75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EF8" w:rsidRDefault="00033EF8">
            <w:r>
              <w:t>Подпрограмма "Развитие материальной технической базы учреждений культуры"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4B70D7">
            <w:r w:rsidRPr="003E351E">
              <w:t>0</w:t>
            </w:r>
            <w:r>
              <w:t>3</w:t>
            </w:r>
            <w:r w:rsidRPr="003E351E">
              <w:t xml:space="preserve">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4B70D7">
            <w:pPr>
              <w:jc w:val="right"/>
            </w:pPr>
            <w:r>
              <w:t>1 256,1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4B70D7">
            <w:pPr>
              <w:jc w:val="right"/>
            </w:pPr>
            <w:r>
              <w:t>1 256,1</w:t>
            </w:r>
          </w:p>
        </w:tc>
      </w:tr>
      <w:tr w:rsidR="00033EF8" w:rsidRPr="003E351E" w:rsidTr="00F55FCC">
        <w:trPr>
          <w:trHeight w:val="701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EF8" w:rsidRDefault="00033EF8">
            <w:r>
              <w:t xml:space="preserve"> Расходы на обеспечение деятельности (оказание услуг) в рамках подпрограммы "Развитие материальной технической базы учреждений культуры" муниципальной целевой программы Гашунского сельского поселения "Развитие культуры"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4B70D7">
            <w:r w:rsidRPr="003E351E">
              <w:t>0</w:t>
            </w:r>
            <w:r>
              <w:t>3</w:t>
            </w:r>
            <w:r w:rsidRPr="003E351E">
              <w:t xml:space="preserve"> 1 00 </w:t>
            </w:r>
            <w:r>
              <w:t>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>
              <w:t>01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4B70D7">
            <w:pPr>
              <w:jc w:val="right"/>
            </w:pPr>
            <w:r>
              <w:t>1 256,1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4B70D7">
            <w:pPr>
              <w:jc w:val="right"/>
            </w:pPr>
            <w:r>
              <w:t>1 256,1</w:t>
            </w:r>
          </w:p>
        </w:tc>
      </w:tr>
      <w:tr w:rsidR="00033EF8" w:rsidRPr="003E351E" w:rsidTr="002A7AFA">
        <w:trPr>
          <w:trHeight w:val="559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EF8" w:rsidRDefault="00033EF8">
            <w:r>
              <w:t>Муниципальная целевая программа Гашунского сельского поселения "Развитие физической культуры и спорта"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4B70D7">
            <w:r w:rsidRPr="003E351E">
              <w:t>0</w:t>
            </w:r>
            <w:r>
              <w:t>4</w:t>
            </w:r>
            <w:r w:rsidRPr="003E351E">
              <w:t xml:space="preserve"> </w:t>
            </w:r>
            <w:r>
              <w:t>0</w:t>
            </w:r>
            <w:r w:rsidRPr="003E351E">
              <w:t xml:space="preserve">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F55FCC">
            <w:pPr>
              <w:jc w:val="right"/>
            </w:pPr>
            <w:r>
              <w:t>10,0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pPr>
              <w:jc w:val="right"/>
            </w:pPr>
            <w:r w:rsidRPr="003E351E">
              <w:t>10,0</w:t>
            </w:r>
          </w:p>
        </w:tc>
      </w:tr>
      <w:tr w:rsidR="00033EF8" w:rsidRPr="003E351E" w:rsidTr="004B70D7">
        <w:trPr>
          <w:trHeight w:val="709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EF8" w:rsidRDefault="00033EF8">
            <w:r>
              <w:t>Подпрограмма "Развитие физической культуры и массового спорта"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4B70D7">
            <w:r w:rsidRPr="003E351E">
              <w:t>0</w:t>
            </w:r>
            <w:r>
              <w:t>4</w:t>
            </w:r>
            <w:r w:rsidRPr="003E351E">
              <w:t xml:space="preserve"> </w:t>
            </w:r>
            <w:r>
              <w:t>1</w:t>
            </w:r>
            <w:r w:rsidRPr="003E351E">
              <w:t xml:space="preserve"> 00 </w:t>
            </w:r>
            <w:r>
              <w:t>0000</w:t>
            </w:r>
            <w:r w:rsidRPr="003E351E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/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F55FCC">
            <w:pPr>
              <w:jc w:val="right"/>
            </w:pPr>
            <w:r>
              <w:t>10,0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pPr>
              <w:jc w:val="right"/>
            </w:pPr>
            <w:r w:rsidRPr="003E351E">
              <w:t>10,0</w:t>
            </w:r>
          </w:p>
        </w:tc>
      </w:tr>
      <w:tr w:rsidR="00033EF8" w:rsidRPr="003E351E" w:rsidTr="002A7AFA">
        <w:trPr>
          <w:trHeight w:val="826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EF8" w:rsidRDefault="00033EF8">
            <w:r>
              <w:t>Физкультурные и массовые спортивные мероприятия в рамках подпрограммы "Развитие физической культуры и массового спорта" муниципальной программы Гашунского сельского поселения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4B70D7">
            <w:r w:rsidRPr="003E351E">
              <w:t>0</w:t>
            </w:r>
            <w:r>
              <w:t>4</w:t>
            </w:r>
            <w:r w:rsidRPr="003E351E">
              <w:t xml:space="preserve"> </w:t>
            </w:r>
            <w:r>
              <w:t>1</w:t>
            </w:r>
            <w:r w:rsidRPr="003E351E">
              <w:t xml:space="preserve"> 00 </w:t>
            </w:r>
            <w:r>
              <w:t>2603</w:t>
            </w:r>
            <w:r w:rsidRPr="003E351E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  <w: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  <w:r>
              <w:t>02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F55FCC">
            <w:pPr>
              <w:jc w:val="right"/>
            </w:pPr>
            <w:r>
              <w:t>10,0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pPr>
              <w:jc w:val="right"/>
            </w:pPr>
            <w:r w:rsidRPr="003E351E">
              <w:t>10,0</w:t>
            </w:r>
          </w:p>
        </w:tc>
      </w:tr>
      <w:tr w:rsidR="00033EF8" w:rsidRPr="003E351E" w:rsidTr="004B70D7">
        <w:trPr>
          <w:trHeight w:val="1609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EF8" w:rsidRDefault="00033EF8">
            <w:r>
              <w:t>Муниципальная программа Гашунское сельское поселение "Обеспечение общественного порядка и противодействие преступности на 2014-2020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4B70D7">
            <w:r w:rsidRPr="003E351E">
              <w:t>0</w:t>
            </w:r>
            <w:r>
              <w:t>5</w:t>
            </w:r>
            <w:r w:rsidRPr="003E351E">
              <w:t xml:space="preserve"> </w:t>
            </w:r>
            <w:r>
              <w:t>0</w:t>
            </w:r>
            <w:r w:rsidRPr="003E351E">
              <w:t xml:space="preserve"> 00 </w:t>
            </w:r>
            <w:r>
              <w:t>0000</w:t>
            </w:r>
            <w:r w:rsidRPr="003E351E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/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F55FCC">
            <w:pPr>
              <w:jc w:val="right"/>
            </w:pPr>
            <w:r>
              <w:t>4,0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pPr>
              <w:jc w:val="right"/>
            </w:pPr>
            <w:r>
              <w:t>4,0</w:t>
            </w:r>
          </w:p>
        </w:tc>
      </w:tr>
      <w:tr w:rsidR="00033EF8" w:rsidRPr="003E351E" w:rsidTr="002A7AFA">
        <w:trPr>
          <w:trHeight w:val="566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EF8" w:rsidRDefault="00033EF8">
            <w:r>
              <w:t>Подпрограмма "Противодействие коррупции в Гашунском сельском поселении"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4B70D7">
            <w:r w:rsidRPr="003E351E">
              <w:t>0</w:t>
            </w:r>
            <w:r>
              <w:t>5</w:t>
            </w:r>
            <w:r w:rsidRPr="003E351E">
              <w:t xml:space="preserve"> </w:t>
            </w:r>
            <w:r>
              <w:t>1</w:t>
            </w:r>
            <w:r w:rsidRPr="003E351E">
              <w:t xml:space="preserve">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2A7AFA" w:rsidRDefault="00033EF8" w:rsidP="00F55FCC">
            <w:pPr>
              <w:jc w:val="right"/>
            </w:pPr>
            <w:r>
              <w:t>1,0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2A7AFA" w:rsidRDefault="00033EF8" w:rsidP="002A7AFA">
            <w:pPr>
              <w:jc w:val="right"/>
            </w:pPr>
            <w:r>
              <w:t>1,0</w:t>
            </w:r>
          </w:p>
        </w:tc>
      </w:tr>
      <w:tr w:rsidR="00033EF8" w:rsidRPr="003E351E" w:rsidTr="002A7AFA">
        <w:trPr>
          <w:trHeight w:val="37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EF8" w:rsidRDefault="00033EF8">
            <w:r>
              <w:t>Изготовление и размещение тематической полиграфической продукции в местах массового пребывания людей в рамках подпрограммы "Противодействие коррупции в Гашунском сельском поселении" муниципальной программы Гашунского сельского поселения "Обеспечение общественного порядка и противодействие преступности на 2014-2020 годы"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4B70D7">
            <w:r w:rsidRPr="003E351E">
              <w:t>0</w:t>
            </w:r>
            <w:r>
              <w:t>5</w:t>
            </w:r>
            <w:r w:rsidRPr="003E351E">
              <w:t xml:space="preserve"> 1 00 </w:t>
            </w:r>
            <w:r>
              <w:t>2605</w:t>
            </w:r>
            <w:r w:rsidRPr="003E351E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  <w: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  <w:r>
              <w:t>13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2A7AFA" w:rsidRDefault="00033EF8" w:rsidP="00F13DF6">
            <w:pPr>
              <w:jc w:val="right"/>
            </w:pPr>
            <w:r>
              <w:t>1,0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2A7AFA" w:rsidRDefault="00033EF8" w:rsidP="00F13DF6">
            <w:pPr>
              <w:jc w:val="right"/>
            </w:pPr>
            <w:r>
              <w:t>1,0</w:t>
            </w:r>
          </w:p>
        </w:tc>
      </w:tr>
      <w:tr w:rsidR="00033EF8" w:rsidRPr="003E351E" w:rsidTr="004B70D7">
        <w:trPr>
          <w:trHeight w:val="948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EF8" w:rsidRDefault="00033EF8">
            <w:r>
              <w:t>Подпрограмма "Профилактика экстремизма и терроризма в Гашунском сельском поселении"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4B70D7">
            <w:r w:rsidRPr="003E351E">
              <w:t>0</w:t>
            </w:r>
            <w:r>
              <w:t>5</w:t>
            </w:r>
            <w:r w:rsidRPr="003E351E">
              <w:t xml:space="preserve"> </w:t>
            </w:r>
            <w:r>
              <w:t>2</w:t>
            </w:r>
            <w:r w:rsidRPr="003E351E">
              <w:t xml:space="preserve"> 00 00</w:t>
            </w:r>
            <w:r>
              <w:t>00</w:t>
            </w:r>
            <w:r w:rsidRPr="003E351E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/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2A7AFA" w:rsidRDefault="00033EF8" w:rsidP="00F13DF6">
            <w:pPr>
              <w:jc w:val="right"/>
            </w:pPr>
            <w:r>
              <w:t>1,0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2A7AFA" w:rsidRDefault="00033EF8" w:rsidP="00F13DF6">
            <w:pPr>
              <w:jc w:val="right"/>
            </w:pPr>
            <w:r>
              <w:t>1,0</w:t>
            </w:r>
          </w:p>
        </w:tc>
      </w:tr>
      <w:tr w:rsidR="00033EF8" w:rsidRPr="003E351E" w:rsidTr="00B83535">
        <w:trPr>
          <w:trHeight w:val="416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EF8" w:rsidRDefault="00033EF8">
            <w:r>
              <w:t>Изготовление и размещение тематической полиграфической продукции в местах массового пребывания людей в рамках подпрограммы "Профилактика экстремизма и терроризма в Гашунском сельском поселении" муниципальной программы Гашунского сельского поселения "Обеспечение общественного порядка и противодействие преступности на 2014-2020 годы"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B83535">
            <w:r w:rsidRPr="003E351E">
              <w:t xml:space="preserve">05 </w:t>
            </w:r>
            <w:r>
              <w:t>2</w:t>
            </w:r>
            <w:r w:rsidRPr="003E351E">
              <w:t xml:space="preserve"> 00 </w:t>
            </w:r>
            <w:r>
              <w:t>2606</w:t>
            </w:r>
            <w:r w:rsidRPr="003E351E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F55FCC">
            <w:pPr>
              <w:jc w:val="right"/>
            </w:pPr>
            <w:r>
              <w:t>1,0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pPr>
              <w:jc w:val="right"/>
            </w:pPr>
            <w:r>
              <w:t>1,0</w:t>
            </w:r>
          </w:p>
        </w:tc>
      </w:tr>
      <w:tr w:rsidR="00033EF8" w:rsidRPr="003E351E" w:rsidTr="002A7AFA">
        <w:trPr>
          <w:trHeight w:val="37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EF8" w:rsidRDefault="00033EF8">
            <w:r>
              <w:t>Подпрограмма "Комплексные меры противодействие их злоупотреблению наркотиками и их незаконному обороту"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B83535">
            <w:r w:rsidRPr="003E351E">
              <w:t xml:space="preserve">05 </w:t>
            </w:r>
            <w:r>
              <w:t>3</w:t>
            </w:r>
            <w:r w:rsidRPr="003E351E">
              <w:t xml:space="preserve">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F55FCC">
            <w:pPr>
              <w:jc w:val="right"/>
            </w:pPr>
            <w:r>
              <w:t>2,0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pPr>
              <w:jc w:val="right"/>
            </w:pPr>
            <w:r>
              <w:t>2,0</w:t>
            </w:r>
          </w:p>
        </w:tc>
      </w:tr>
      <w:tr w:rsidR="00033EF8" w:rsidRPr="003E351E" w:rsidTr="002A7AFA">
        <w:trPr>
          <w:trHeight w:val="2296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EF8" w:rsidRDefault="00033EF8">
            <w:r>
              <w:t>Изготовление и размещение тематической полиграфической продукции в местах массового пребывания людей в рамках подпрограммы "Комплексные меры противодействие их злоупотреблению наркотиками их незаконному обороту на 2014 -2020 годы" муниципальной программы Гашунского сельского поселения "Обеспечение общественного порядка и противодействие преступности на 2014-2020 годы"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B83535">
            <w:r w:rsidRPr="003E351E">
              <w:t xml:space="preserve">05 </w:t>
            </w:r>
            <w:r>
              <w:t>3</w:t>
            </w:r>
            <w:r w:rsidRPr="003E351E">
              <w:t xml:space="preserve"> 00 26</w:t>
            </w:r>
            <w:r>
              <w:t>07</w:t>
            </w:r>
            <w:r w:rsidRPr="003E351E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>
              <w:t>13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F55FCC">
            <w:pPr>
              <w:jc w:val="right"/>
            </w:pPr>
            <w:r>
              <w:t>2,0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pPr>
              <w:jc w:val="right"/>
            </w:pPr>
            <w:r>
              <w:t>2,0</w:t>
            </w:r>
          </w:p>
        </w:tc>
      </w:tr>
      <w:tr w:rsidR="00033EF8" w:rsidRPr="003E351E" w:rsidTr="002A7AFA">
        <w:trPr>
          <w:trHeight w:val="534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EF8" w:rsidRDefault="00033EF8">
            <w:r>
              <w:t>Муниципальная программа Гашунского сельского поселения "Энергосбережение и повышение энергетической эффективности на 2014-2020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B83535">
            <w:r w:rsidRPr="003E351E">
              <w:t>0</w:t>
            </w:r>
            <w:r>
              <w:t>6</w:t>
            </w:r>
            <w:r w:rsidRPr="003E351E">
              <w:t xml:space="preserve"> </w:t>
            </w:r>
            <w:r>
              <w:t>0</w:t>
            </w:r>
            <w:r w:rsidRPr="003E351E">
              <w:t xml:space="preserve">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F55FCC">
            <w:pPr>
              <w:jc w:val="right"/>
            </w:pPr>
            <w:r>
              <w:t>3,0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pPr>
              <w:jc w:val="right"/>
            </w:pPr>
            <w:r>
              <w:t>3,0</w:t>
            </w:r>
          </w:p>
        </w:tc>
      </w:tr>
      <w:tr w:rsidR="00033EF8" w:rsidRPr="003E351E" w:rsidTr="00B83535">
        <w:trPr>
          <w:trHeight w:val="982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EF8" w:rsidRDefault="00033EF8">
            <w:r>
              <w:t>Подпрограмма "Энергосбережение и повышение энергетической эффективности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B83535">
            <w:r w:rsidRPr="003E351E">
              <w:t>0</w:t>
            </w:r>
            <w:r>
              <w:t>6</w:t>
            </w:r>
            <w:r w:rsidRPr="003E351E">
              <w:t xml:space="preserve"> </w:t>
            </w:r>
            <w:r>
              <w:t>1</w:t>
            </w:r>
            <w:r w:rsidRPr="003E351E">
              <w:t xml:space="preserve"> 00 </w:t>
            </w:r>
            <w:r>
              <w:t>0000</w:t>
            </w:r>
            <w:r w:rsidRPr="003E351E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/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F55FCC">
            <w:pPr>
              <w:jc w:val="right"/>
            </w:pPr>
            <w:r>
              <w:t>3,0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pPr>
              <w:jc w:val="right"/>
            </w:pPr>
            <w:r>
              <w:t>3,0</w:t>
            </w:r>
          </w:p>
        </w:tc>
      </w:tr>
      <w:tr w:rsidR="00033EF8" w:rsidRPr="003E351E" w:rsidTr="002A7AFA">
        <w:trPr>
          <w:trHeight w:val="557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EF8" w:rsidRDefault="00033EF8">
            <w:r>
              <w:t>Расходы на обеспечение деятельности (оказание услуг) муниципальных учреждений Гашунского сельского поселения в рамках подпрограммы "Энергосбережение и повышение энергетической эффективности" муниципальной программы Гашунского сельского поселения "Энергосбережение и повышение энергетической эффективности на 2014-2020 годы"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B83535">
            <w:r w:rsidRPr="003E351E">
              <w:t xml:space="preserve">06 </w:t>
            </w:r>
            <w:r>
              <w:t>1</w:t>
            </w:r>
            <w:r w:rsidRPr="003E351E">
              <w:t xml:space="preserve"> 00 </w:t>
            </w:r>
            <w:r>
              <w:t>0059</w:t>
            </w:r>
            <w:r w:rsidRPr="003E351E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  <w: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  <w:r>
              <w:t>01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F55FCC">
            <w:pPr>
              <w:jc w:val="right"/>
            </w:pPr>
            <w:r>
              <w:t>3,0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pPr>
              <w:jc w:val="right"/>
            </w:pPr>
            <w:r>
              <w:t>3,0</w:t>
            </w:r>
          </w:p>
        </w:tc>
      </w:tr>
      <w:tr w:rsidR="00033EF8" w:rsidRPr="003E351E" w:rsidTr="002A7AFA">
        <w:trPr>
          <w:trHeight w:val="551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EF8" w:rsidRDefault="00033EF8">
            <w:r>
              <w:t>Муниципальная программа "Защита населения и территории от чрезвычайных ситуаций, обеспечение пожарной безопасности и безопасности людей на водных объектах на 2014-2020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B0349">
            <w:r w:rsidRPr="003E351E">
              <w:t>0</w:t>
            </w:r>
            <w:r>
              <w:t>8</w:t>
            </w:r>
            <w:r w:rsidRPr="003E351E">
              <w:t xml:space="preserve"> </w:t>
            </w:r>
            <w:r>
              <w:t>0</w:t>
            </w:r>
            <w:r w:rsidRPr="003E351E">
              <w:t xml:space="preserve">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F55FCC">
            <w:pPr>
              <w:jc w:val="right"/>
            </w:pPr>
            <w:r>
              <w:t>3,3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pPr>
              <w:jc w:val="right"/>
            </w:pPr>
            <w:r>
              <w:t>3,5</w:t>
            </w:r>
          </w:p>
        </w:tc>
      </w:tr>
      <w:tr w:rsidR="00033EF8" w:rsidRPr="003E351E" w:rsidTr="003B0349">
        <w:trPr>
          <w:trHeight w:val="68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EF8" w:rsidRDefault="00033EF8">
            <w:r>
              <w:t>Подпрограмма "Пожарная безопасность"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B0349">
            <w:r w:rsidRPr="003E351E">
              <w:t>0</w:t>
            </w:r>
            <w:r>
              <w:t>8</w:t>
            </w:r>
            <w:r w:rsidRPr="003E351E">
              <w:t xml:space="preserve"> 1 00 </w:t>
            </w:r>
            <w:r>
              <w:t>0000</w:t>
            </w:r>
            <w:r w:rsidRPr="003E351E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/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1F5E74">
            <w:pPr>
              <w:jc w:val="right"/>
            </w:pPr>
            <w:r>
              <w:t>3,3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1F5E74">
            <w:pPr>
              <w:jc w:val="right"/>
            </w:pPr>
            <w:r>
              <w:t>3,5</w:t>
            </w:r>
          </w:p>
        </w:tc>
      </w:tr>
      <w:tr w:rsidR="00033EF8" w:rsidRPr="003E351E" w:rsidTr="002A7AFA">
        <w:trPr>
          <w:trHeight w:val="86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EF8" w:rsidRDefault="00033EF8">
            <w:r>
              <w:t>Мероприятия по обеспечению пожарной безопасности в рамках подпрограммы "Пожарная безопасность" муниципальной программы "Защита населения и территории от чрезвычайных ситуаций, обеспечение пожарной безопасности людей на водных объектах на 2014-2020 годы"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B0349">
            <w:r w:rsidRPr="003E351E">
              <w:t xml:space="preserve">08 </w:t>
            </w:r>
            <w:r>
              <w:t>1</w:t>
            </w:r>
            <w:r w:rsidRPr="003E351E">
              <w:t xml:space="preserve"> 00 </w:t>
            </w:r>
            <w:r>
              <w:t>2611</w:t>
            </w:r>
            <w:r w:rsidRPr="003E351E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B0349">
            <w:r w:rsidRPr="003E351E">
              <w:t> </w:t>
            </w:r>
            <w: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  <w:r>
              <w:t>05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1F5E74">
            <w:pPr>
              <w:jc w:val="right"/>
            </w:pPr>
            <w:r>
              <w:t>3,3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1F5E74">
            <w:pPr>
              <w:jc w:val="right"/>
            </w:pPr>
            <w:r>
              <w:t>3,5</w:t>
            </w:r>
          </w:p>
        </w:tc>
      </w:tr>
      <w:tr w:rsidR="00033EF8" w:rsidRPr="003E351E" w:rsidTr="002A7AFA">
        <w:trPr>
          <w:trHeight w:val="831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EF8" w:rsidRDefault="00033EF8">
            <w:r>
              <w:t>Муниципальная программа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E86ACD">
            <w:r w:rsidRPr="003E351E">
              <w:t>0</w:t>
            </w:r>
            <w:r>
              <w:t>9 0</w:t>
            </w:r>
            <w:r w:rsidRPr="003E351E">
              <w:t xml:space="preserve">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F55FCC">
            <w:pPr>
              <w:jc w:val="right"/>
            </w:pPr>
            <w:r>
              <w:t>3 771,6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pPr>
              <w:jc w:val="right"/>
            </w:pPr>
            <w:r>
              <w:t>3 780,3</w:t>
            </w:r>
          </w:p>
        </w:tc>
      </w:tr>
      <w:tr w:rsidR="00033EF8" w:rsidRPr="003E351E" w:rsidTr="00E86ACD">
        <w:trPr>
          <w:trHeight w:val="105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EF8" w:rsidRDefault="00033EF8">
            <w:r>
              <w:t>Подпрограмма "Нормативно-методологическое обеспечение и организация бюджетного процесса"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B067C8">
            <w:r w:rsidRPr="003E351E">
              <w:t>0</w:t>
            </w:r>
            <w:r>
              <w:t>9</w:t>
            </w:r>
            <w:r w:rsidRPr="003E351E">
              <w:t xml:space="preserve"> </w:t>
            </w:r>
            <w:r>
              <w:t>2</w:t>
            </w:r>
            <w:r w:rsidRPr="003E351E">
              <w:t xml:space="preserve"> 00 </w:t>
            </w:r>
            <w:r>
              <w:t>0000</w:t>
            </w:r>
            <w:r w:rsidRPr="003E351E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/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F55FCC">
            <w:pPr>
              <w:jc w:val="right"/>
            </w:pPr>
            <w:r>
              <w:t>3 746,6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pPr>
              <w:jc w:val="right"/>
            </w:pPr>
            <w:r>
              <w:t>3 755,3</w:t>
            </w:r>
          </w:p>
        </w:tc>
      </w:tr>
      <w:tr w:rsidR="00033EF8" w:rsidRPr="003E351E" w:rsidTr="002A7AFA">
        <w:trPr>
          <w:trHeight w:val="837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EF8" w:rsidRDefault="00033EF8">
            <w:r>
              <w:t>Расходы на выплаты по оплате труда работников органов местного самоуправления в рамках подпрограммы "Нормативно- методологическое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B067C8">
            <w:r w:rsidRPr="003E351E">
              <w:t xml:space="preserve">09 </w:t>
            </w:r>
            <w:r>
              <w:t>2</w:t>
            </w:r>
            <w:r w:rsidRPr="003E351E">
              <w:t xml:space="preserve"> 00 00</w:t>
            </w:r>
            <w:r>
              <w:t>11</w:t>
            </w:r>
            <w:r w:rsidRPr="003E351E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  <w: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  <w:r>
              <w:t>04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F55FCC">
            <w:pPr>
              <w:jc w:val="right"/>
            </w:pPr>
            <w:r>
              <w:t>3 328,4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2A7AFA">
            <w:pPr>
              <w:jc w:val="right"/>
            </w:pPr>
            <w:r>
              <w:t>3 328,4</w:t>
            </w:r>
          </w:p>
        </w:tc>
      </w:tr>
      <w:tr w:rsidR="00033EF8" w:rsidRPr="003E351E" w:rsidTr="002A7AFA">
        <w:trPr>
          <w:trHeight w:val="258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EF8" w:rsidRDefault="00033EF8">
            <w:r>
              <w:t>Расходы на обеспечение деятельности органов местного самоуправления в рамках подпрограммы "Нормативно- методологическое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B067C8">
            <w:r w:rsidRPr="003E351E">
              <w:t xml:space="preserve">09 </w:t>
            </w:r>
            <w:r>
              <w:t>2</w:t>
            </w:r>
            <w:r w:rsidRPr="003E351E">
              <w:t xml:space="preserve"> 00 00</w:t>
            </w:r>
            <w:r>
              <w:t>19</w:t>
            </w:r>
            <w:r w:rsidRPr="003E351E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  <w: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  <w:r>
              <w:t>04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F55FCC">
            <w:pPr>
              <w:jc w:val="right"/>
            </w:pPr>
            <w:r>
              <w:t>418,2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2A7AFA">
            <w:pPr>
              <w:jc w:val="right"/>
            </w:pPr>
            <w:r>
              <w:t>426,9</w:t>
            </w:r>
          </w:p>
        </w:tc>
      </w:tr>
      <w:tr w:rsidR="00033EF8" w:rsidRPr="003E351E" w:rsidTr="002A7AFA">
        <w:trPr>
          <w:trHeight w:val="111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EF8" w:rsidRDefault="00033EF8">
            <w:r>
              <w:t>Муниципальная программа Гашунского сельского поселения "Развитие муниципальной службы информационное общество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10 0 00 00000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F55FCC">
            <w:pPr>
              <w:jc w:val="right"/>
            </w:pPr>
            <w:r>
              <w:t>23,3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A944FB">
            <w:pPr>
              <w:jc w:val="right"/>
            </w:pPr>
            <w:r>
              <w:t>23,3</w:t>
            </w:r>
          </w:p>
        </w:tc>
      </w:tr>
      <w:tr w:rsidR="00033EF8" w:rsidRPr="003E351E" w:rsidTr="002A7AFA">
        <w:trPr>
          <w:trHeight w:val="564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EF8" w:rsidRDefault="00033EF8" w:rsidP="0020222D">
            <w:r>
              <w:t>Подпрограмма "Информационное общество"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10 2 00 00000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F55FCC">
            <w:pPr>
              <w:jc w:val="right"/>
            </w:pPr>
            <w:r>
              <w:t>23,3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A944FB">
            <w:pPr>
              <w:jc w:val="right"/>
            </w:pPr>
            <w:r>
              <w:t>23,3</w:t>
            </w:r>
          </w:p>
        </w:tc>
      </w:tr>
      <w:tr w:rsidR="00033EF8" w:rsidRPr="003E351E" w:rsidTr="00603B6A">
        <w:trPr>
          <w:trHeight w:val="711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EF8" w:rsidRDefault="00033EF8" w:rsidP="0020222D">
            <w:r>
              <w:t>Расходы на публикацию нормативно-правовых актов органа местного самоуправления Гашунского сельского поселения, Собрания депутатов Гашунского сельского поселения в рамках подпрограммы "Информационное общество" муниципальной программы "Развитие муниципальной службы"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5B3DC9">
            <w:r w:rsidRPr="003E351E">
              <w:t xml:space="preserve">10 2 00 </w:t>
            </w:r>
            <w:r>
              <w:t>2620</w:t>
            </w:r>
            <w:r w:rsidRPr="003E351E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>
              <w:t>13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F55FCC">
            <w:pPr>
              <w:jc w:val="right"/>
            </w:pPr>
            <w:r>
              <w:t>23,3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pPr>
              <w:jc w:val="right"/>
            </w:pPr>
            <w:r>
              <w:t>23,3</w:t>
            </w:r>
          </w:p>
        </w:tc>
      </w:tr>
      <w:tr w:rsidR="00033EF8" w:rsidRPr="00F847A8" w:rsidTr="002A7AFA">
        <w:trPr>
          <w:trHeight w:val="75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EF8" w:rsidRDefault="00033EF8">
            <w:r>
              <w:t>В рамках непрограммных расходов органов местного самоуправления Гашунского сельского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A944FB" w:rsidRDefault="00033EF8" w:rsidP="00F55FCC">
            <w:pPr>
              <w:jc w:val="right"/>
            </w:pPr>
            <w:r>
              <w:t>162,8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A944FB" w:rsidRDefault="00033EF8" w:rsidP="003E351E">
            <w:pPr>
              <w:jc w:val="right"/>
            </w:pPr>
            <w:r>
              <w:t>162,8</w:t>
            </w:r>
          </w:p>
        </w:tc>
      </w:tr>
      <w:tr w:rsidR="00033EF8" w:rsidRPr="00F847A8" w:rsidTr="002A7AFA">
        <w:trPr>
          <w:trHeight w:val="37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EF8" w:rsidRDefault="00033EF8">
            <w:r>
              <w:t>В рамках непрограммных расходов органов местного самоуправления Гашунского сельского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A944FB" w:rsidRDefault="00033EF8" w:rsidP="00F55FCC">
            <w:pPr>
              <w:jc w:val="right"/>
            </w:pPr>
            <w:r>
              <w:t>162,8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A944FB" w:rsidRDefault="00033EF8" w:rsidP="003E351E">
            <w:pPr>
              <w:jc w:val="right"/>
            </w:pPr>
            <w:r>
              <w:t>162,8</w:t>
            </w:r>
          </w:p>
        </w:tc>
      </w:tr>
      <w:tr w:rsidR="00033EF8" w:rsidRPr="003E351E" w:rsidTr="002A7AFA">
        <w:trPr>
          <w:trHeight w:val="2686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EF8" w:rsidRDefault="00033EF8">
            <w:r>
              <w:t>Ежемесячная доплата к пенсии за выслугу лет лицам, замещавшим муниципальные должности и должности муниципальной службы в органах местного самоуправления муниципального образования «Гашунское сельское поселение» в рамках непрограммного направления деятельности «Реализация функций иных органов местного самоуправления Гашунского сельского поселения" (Публичные нормативные социальные выплаты гражданам)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99 9 00 13010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01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F55FCC">
            <w:pPr>
              <w:jc w:val="right"/>
            </w:pPr>
            <w:r>
              <w:t>83,3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A944FB">
            <w:pPr>
              <w:jc w:val="right"/>
            </w:pPr>
            <w:r>
              <w:t>83,3</w:t>
            </w:r>
          </w:p>
        </w:tc>
      </w:tr>
      <w:tr w:rsidR="00033EF8" w:rsidRPr="003E351E" w:rsidTr="005B3DC9">
        <w:trPr>
          <w:trHeight w:val="1046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EF8" w:rsidRDefault="00033EF8">
            <w:r>
              <w:t>Уплата членских взносов в Ассоциацию муниципальных образований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5B3DC9">
            <w:r w:rsidRPr="003E351E">
              <w:t>99 9 00 26</w:t>
            </w:r>
            <w:r>
              <w:t>28</w:t>
            </w:r>
            <w:r w:rsidRPr="003E351E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13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F55FCC">
            <w:pPr>
              <w:jc w:val="right"/>
            </w:pPr>
            <w:r>
              <w:t>10,0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pPr>
              <w:jc w:val="right"/>
            </w:pPr>
            <w:r w:rsidRPr="003E351E">
              <w:t>10,0</w:t>
            </w:r>
          </w:p>
        </w:tc>
      </w:tr>
      <w:tr w:rsidR="00033EF8" w:rsidRPr="003E351E" w:rsidTr="00A944FB">
        <w:trPr>
          <w:trHeight w:val="843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EF8" w:rsidRDefault="00033EF8">
            <w:r>
              <w:t>Расходы на осуществление первичного воинского учета на территориях, где отсутствуют военные комиссариаты в рамках непрограммных расходов органов местного самоуправления Гашунского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99 9 00 51180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03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F55FCC">
            <w:pPr>
              <w:jc w:val="right"/>
            </w:pPr>
            <w:r>
              <w:t>69,3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pPr>
              <w:jc w:val="right"/>
            </w:pPr>
            <w:r>
              <w:t>69,3</w:t>
            </w:r>
          </w:p>
        </w:tc>
      </w:tr>
      <w:tr w:rsidR="00033EF8" w:rsidRPr="003E351E" w:rsidTr="00603B6A">
        <w:trPr>
          <w:trHeight w:val="3394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EF8" w:rsidRDefault="00033EF8">
            <w:r>
              <w:t xml:space="preserve">Расходы на осуществление полномочий по определению в соответствии с частью 1 статья 11.2 Областного закона от 25 октября 2002 года № 273- ЗС"Об 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непрограммных расходов органов местного самоуправления Гашунского сельского поселения (Иные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99 9 00 72390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r w:rsidRPr="003E351E">
              <w:t>04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F55FCC">
            <w:pPr>
              <w:jc w:val="right"/>
            </w:pPr>
            <w:r>
              <w:t>0,2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EF8" w:rsidRPr="003E351E" w:rsidRDefault="00033EF8" w:rsidP="003E351E">
            <w:pPr>
              <w:jc w:val="right"/>
            </w:pPr>
            <w:r w:rsidRPr="003E351E">
              <w:t>0,2</w:t>
            </w:r>
          </w:p>
        </w:tc>
      </w:tr>
      <w:tr w:rsidR="00033EF8" w:rsidRPr="003E351E" w:rsidTr="00603B6A">
        <w:trPr>
          <w:trHeight w:val="943"/>
        </w:trPr>
        <w:tc>
          <w:tcPr>
            <w:tcW w:w="4408" w:type="dxa"/>
            <w:tcBorders>
              <w:top w:val="single" w:sz="4" w:space="0" w:color="auto"/>
            </w:tcBorders>
          </w:tcPr>
          <w:p w:rsidR="00033EF8" w:rsidRDefault="00033EF8"/>
          <w:p w:rsidR="00033EF8" w:rsidRDefault="00033EF8">
            <w:r>
              <w:t>Председатель Собрания депутатов-</w:t>
            </w:r>
          </w:p>
          <w:p w:rsidR="00033EF8" w:rsidRDefault="00033EF8">
            <w:r>
              <w:t>глава Гашунского сельского поселения</w:t>
            </w:r>
            <w:r>
              <w:tab/>
            </w:r>
          </w:p>
          <w:p w:rsidR="00033EF8" w:rsidRDefault="00033EF8"/>
        </w:tc>
        <w:tc>
          <w:tcPr>
            <w:tcW w:w="6282" w:type="dxa"/>
            <w:gridSpan w:val="6"/>
            <w:tcBorders>
              <w:top w:val="single" w:sz="4" w:space="0" w:color="auto"/>
            </w:tcBorders>
          </w:tcPr>
          <w:p w:rsidR="00033EF8" w:rsidRDefault="00033EF8" w:rsidP="005B3DC9">
            <w:r>
              <w:t xml:space="preserve">                                                   </w:t>
            </w:r>
          </w:p>
          <w:p w:rsidR="00033EF8" w:rsidRDefault="00033EF8" w:rsidP="005B3DC9">
            <w:r>
              <w:t xml:space="preserve">                  </w:t>
            </w:r>
          </w:p>
          <w:p w:rsidR="00033EF8" w:rsidRDefault="00033EF8" w:rsidP="005B3DC9">
            <w:r>
              <w:t xml:space="preserve">                                                Л.В. Нечаева</w:t>
            </w:r>
          </w:p>
          <w:p w:rsidR="00033EF8" w:rsidRPr="003E351E" w:rsidRDefault="00033EF8" w:rsidP="003E351E">
            <w:pPr>
              <w:jc w:val="right"/>
            </w:pPr>
          </w:p>
        </w:tc>
      </w:tr>
    </w:tbl>
    <w:p w:rsidR="00033EF8" w:rsidRDefault="00033EF8" w:rsidP="00611059"/>
    <w:p w:rsidR="00033EF8" w:rsidRDefault="00033EF8" w:rsidP="00611059"/>
    <w:p w:rsidR="00033EF8" w:rsidRPr="00F55FCC" w:rsidRDefault="00033EF8" w:rsidP="00F55FCC"/>
    <w:p w:rsidR="00033EF8" w:rsidRPr="00F55FCC" w:rsidRDefault="00033EF8" w:rsidP="00F55FCC"/>
    <w:p w:rsidR="00033EF8" w:rsidRPr="00F55FCC" w:rsidRDefault="00033EF8" w:rsidP="00F55FCC"/>
    <w:p w:rsidR="00033EF8" w:rsidRDefault="00033EF8" w:rsidP="00F55FCC"/>
    <w:p w:rsidR="00033EF8" w:rsidRPr="00F55FCC" w:rsidRDefault="00033EF8" w:rsidP="00F55FCC">
      <w:pPr>
        <w:jc w:val="center"/>
      </w:pPr>
    </w:p>
    <w:sectPr w:rsidR="00033EF8" w:rsidRPr="00F55FCC" w:rsidSect="00520BD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0BD5"/>
    <w:rsid w:val="00033EF8"/>
    <w:rsid w:val="00077FC0"/>
    <w:rsid w:val="000910FD"/>
    <w:rsid w:val="000E565C"/>
    <w:rsid w:val="00106845"/>
    <w:rsid w:val="0016284B"/>
    <w:rsid w:val="001F5E74"/>
    <w:rsid w:val="0020222D"/>
    <w:rsid w:val="002A7AFA"/>
    <w:rsid w:val="00316A80"/>
    <w:rsid w:val="003B0349"/>
    <w:rsid w:val="003E351E"/>
    <w:rsid w:val="00452320"/>
    <w:rsid w:val="00496147"/>
    <w:rsid w:val="004B70D7"/>
    <w:rsid w:val="00520BD5"/>
    <w:rsid w:val="0053315B"/>
    <w:rsid w:val="005B3DC9"/>
    <w:rsid w:val="00603B6A"/>
    <w:rsid w:val="00611059"/>
    <w:rsid w:val="0064300C"/>
    <w:rsid w:val="00656734"/>
    <w:rsid w:val="006806C6"/>
    <w:rsid w:val="006F35E9"/>
    <w:rsid w:val="00733822"/>
    <w:rsid w:val="00764AF1"/>
    <w:rsid w:val="00770124"/>
    <w:rsid w:val="00960DA6"/>
    <w:rsid w:val="00A944FB"/>
    <w:rsid w:val="00AB6B94"/>
    <w:rsid w:val="00B067C8"/>
    <w:rsid w:val="00B42627"/>
    <w:rsid w:val="00B83535"/>
    <w:rsid w:val="00BB16FD"/>
    <w:rsid w:val="00BC2948"/>
    <w:rsid w:val="00BE5EF2"/>
    <w:rsid w:val="00C0020C"/>
    <w:rsid w:val="00C60D57"/>
    <w:rsid w:val="00C80D71"/>
    <w:rsid w:val="00CB0600"/>
    <w:rsid w:val="00CE5B6C"/>
    <w:rsid w:val="00E07C8E"/>
    <w:rsid w:val="00E86ACD"/>
    <w:rsid w:val="00F13DF6"/>
    <w:rsid w:val="00F37612"/>
    <w:rsid w:val="00F55FCC"/>
    <w:rsid w:val="00F847A8"/>
    <w:rsid w:val="00FC6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C8E"/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20BD5"/>
    <w:pPr>
      <w:keepNext/>
      <w:jc w:val="center"/>
      <w:outlineLvl w:val="3"/>
    </w:pPr>
    <w:rPr>
      <w:b/>
      <w:bCs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semiHidden/>
    <w:rsid w:val="00945989"/>
    <w:rPr>
      <w:rFonts w:asciiTheme="minorHAnsi" w:eastAsiaTheme="minorEastAsia" w:hAnsiTheme="minorHAnsi" w:cstheme="minorBidi"/>
      <w:b/>
      <w:bCs/>
      <w:sz w:val="28"/>
      <w:szCs w:val="28"/>
    </w:rPr>
  </w:style>
  <w:style w:type="paragraph" w:customStyle="1" w:styleId="CharCharCharChar">
    <w:name w:val="Char Char Char Char"/>
    <w:basedOn w:val="Normal"/>
    <w:next w:val="Normal"/>
    <w:uiPriority w:val="99"/>
    <w:semiHidden/>
    <w:rsid w:val="00520BD5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892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2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2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2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2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2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2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2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6</Pages>
  <Words>1388</Words>
  <Characters>7918</Characters>
  <Application>Microsoft Office Outlook</Application>
  <DocSecurity>0</DocSecurity>
  <Lines>0</Lines>
  <Paragraphs>0</Paragraphs>
  <ScaleCrop>false</ScaleCrop>
  <Company>РайФо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28</dc:title>
  <dc:subject/>
  <dc:creator>kibalova</dc:creator>
  <cp:keywords/>
  <dc:description/>
  <cp:lastModifiedBy>User</cp:lastModifiedBy>
  <cp:revision>2</cp:revision>
  <dcterms:created xsi:type="dcterms:W3CDTF">2016-12-06T05:39:00Z</dcterms:created>
  <dcterms:modified xsi:type="dcterms:W3CDTF">2016-12-06T05:39:00Z</dcterms:modified>
</cp:coreProperties>
</file>